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CA5" w:rsidRDefault="00C04CA5" w:rsidP="00C04CA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离婚未再婚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C04CA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C04CA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04CA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04CA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离婚材料（例如离婚证、判决书等）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EC256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04CA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C04CA5" w:rsidRDefault="00C04CA5" w:rsidP="00CC21B8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、最快办结时限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C04CA5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C04CA5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C04CA5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04CA5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CA5" w:rsidRDefault="00C04CA5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04CA5" w:rsidRDefault="00C04CA5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C04CA5" w:rsidRPr="00412996" w:rsidRDefault="00C04CA5" w:rsidP="00EC256C">
      <w:pPr>
        <w:rPr>
          <w:rFonts w:cs="Times New Roman"/>
        </w:rPr>
      </w:pPr>
    </w:p>
    <w:p w:rsidR="00C04CA5" w:rsidRPr="002B0D42" w:rsidRDefault="00C04CA5" w:rsidP="00EC256C">
      <w:pPr>
        <w:rPr>
          <w:rFonts w:cs="Times New Roman"/>
        </w:rPr>
      </w:pPr>
    </w:p>
    <w:p w:rsidR="00C04CA5" w:rsidRPr="00EC256C" w:rsidRDefault="00C04CA5">
      <w:pPr>
        <w:rPr>
          <w:rFonts w:cs="Times New Roman"/>
        </w:rPr>
      </w:pPr>
    </w:p>
    <w:sectPr w:rsidR="00C04CA5" w:rsidRPr="00EC256C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CA5" w:rsidRDefault="00C04CA5" w:rsidP="00EC256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04CA5" w:rsidRDefault="00C04CA5" w:rsidP="00EC256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CA5" w:rsidRDefault="00C04CA5" w:rsidP="00EC256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04CA5" w:rsidRDefault="00C04CA5" w:rsidP="00EC256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4115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296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1C9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0B93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24E2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42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97383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2996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80C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1271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A44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1193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3CA4"/>
    <w:rsid w:val="009E4DE2"/>
    <w:rsid w:val="009E5EA5"/>
    <w:rsid w:val="009E63DE"/>
    <w:rsid w:val="009E781E"/>
    <w:rsid w:val="009F46FF"/>
    <w:rsid w:val="009F4847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772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B7A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2A9A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4CA5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2623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1B8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11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256C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56C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C256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256C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C256C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25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94</Words>
  <Characters>542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2018-07-21T11:28:00Z</dcterms:created>
  <dcterms:modified xsi:type="dcterms:W3CDTF">2018-08-04T05:57:00Z</dcterms:modified>
</cp:coreProperties>
</file>